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4A" w:rsidRPr="00B5250A" w:rsidRDefault="004D784A" w:rsidP="00707E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D784A" w:rsidRPr="00B5250A" w:rsidRDefault="004D784A" w:rsidP="0054358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Приложение  7</w:t>
      </w:r>
    </w:p>
    <w:p w:rsidR="004D784A" w:rsidRPr="00B5250A" w:rsidRDefault="004D784A" w:rsidP="00213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rFonts w:ascii="Times New Roman" w:hAnsi="Times New Roman" w:cs="Times New Roman"/>
          <w:sz w:val="24"/>
          <w:szCs w:val="24"/>
        </w:rPr>
        <w:t>к решению сессии Совета депутатов</w:t>
      </w:r>
    </w:p>
    <w:p w:rsidR="004D784A" w:rsidRPr="00B5250A" w:rsidRDefault="004D784A" w:rsidP="0021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Студеновского </w:t>
      </w:r>
      <w:r w:rsidRPr="00B5250A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4D784A" w:rsidRPr="00B5250A" w:rsidRDefault="004D784A" w:rsidP="00213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rFonts w:ascii="Times New Roman" w:hAnsi="Times New Roman" w:cs="Times New Roman"/>
          <w:sz w:val="24"/>
          <w:szCs w:val="24"/>
        </w:rPr>
        <w:t xml:space="preserve"> Карасукского района</w:t>
      </w:r>
      <w:r w:rsidRPr="00B5250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4D784A" w:rsidRPr="00B5250A" w:rsidRDefault="004D784A" w:rsidP="00213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B5250A">
        <w:rPr>
          <w:rFonts w:ascii="Times New Roman" w:hAnsi="Times New Roman" w:cs="Times New Roman"/>
          <w:sz w:val="24"/>
          <w:szCs w:val="24"/>
        </w:rPr>
        <w:t xml:space="preserve">пятого  созыва </w:t>
      </w:r>
    </w:p>
    <w:p w:rsidR="004D784A" w:rsidRPr="00B5250A" w:rsidRDefault="004D784A" w:rsidP="00213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о</w:t>
      </w:r>
      <w:r w:rsidRPr="00B5250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27.12.2017г.  </w:t>
      </w:r>
      <w:r w:rsidRPr="00B5250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82</w:t>
      </w:r>
    </w:p>
    <w:p w:rsidR="004D784A" w:rsidRPr="00B5250A" w:rsidRDefault="004D784A" w:rsidP="00707E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D784A" w:rsidRPr="00B5250A" w:rsidRDefault="004D784A" w:rsidP="00707EB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50A">
        <w:rPr>
          <w:rFonts w:ascii="Times New Roman" w:hAnsi="Times New Roman" w:cs="Times New Roman"/>
          <w:b/>
          <w:bCs/>
          <w:sz w:val="24"/>
          <w:szCs w:val="24"/>
        </w:rPr>
        <w:t>Распределение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бюджетных ассигнований на  2019 - 2020 </w:t>
      </w:r>
      <w:r w:rsidRPr="00B5250A">
        <w:rPr>
          <w:rFonts w:ascii="Times New Roman" w:hAnsi="Times New Roman" w:cs="Times New Roman"/>
          <w:b/>
          <w:bCs/>
          <w:sz w:val="24"/>
          <w:szCs w:val="24"/>
        </w:rPr>
        <w:t>год по разделам , подразделам, целевым статьям и видам расходов клас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сификации расходов Студеновского </w:t>
      </w:r>
      <w:r w:rsidRPr="00B5250A">
        <w:rPr>
          <w:rFonts w:ascii="Times New Roman" w:hAnsi="Times New Roman" w:cs="Times New Roman"/>
          <w:b/>
          <w:bCs/>
          <w:sz w:val="24"/>
          <w:szCs w:val="24"/>
        </w:rPr>
        <w:t>сельсовета в ведомственной структуре.</w:t>
      </w:r>
    </w:p>
    <w:p w:rsidR="004D784A" w:rsidRPr="00B5250A" w:rsidRDefault="004D784A" w:rsidP="002132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5250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070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514"/>
        <w:gridCol w:w="710"/>
        <w:gridCol w:w="1139"/>
        <w:gridCol w:w="850"/>
        <w:gridCol w:w="1843"/>
        <w:gridCol w:w="992"/>
        <w:gridCol w:w="1276"/>
        <w:gridCol w:w="1140"/>
        <w:gridCol w:w="5221"/>
        <w:gridCol w:w="1020"/>
      </w:tblGrid>
      <w:tr w:rsidR="004D784A" w:rsidRPr="00B5250A">
        <w:trPr>
          <w:gridAfter w:val="2"/>
          <w:wAfter w:w="6241" w:type="dxa"/>
          <w:trHeight w:val="341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ind w:right="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4D784A" w:rsidRPr="00B5250A" w:rsidRDefault="004D784A" w:rsidP="00C70958">
            <w:pPr>
              <w:ind w:right="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 год </w:t>
            </w:r>
          </w:p>
        </w:tc>
        <w:tc>
          <w:tcPr>
            <w:tcW w:w="1140" w:type="dxa"/>
          </w:tcPr>
          <w:p w:rsidR="004D784A" w:rsidRDefault="004D784A" w:rsidP="00C70958">
            <w:pPr>
              <w:ind w:right="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4D784A" w:rsidRPr="00B5250A" w:rsidRDefault="004D784A" w:rsidP="00C70958">
            <w:pPr>
              <w:ind w:right="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 год</w:t>
            </w:r>
          </w:p>
        </w:tc>
      </w:tr>
      <w:tr w:rsidR="004D784A" w:rsidRPr="00B5250A">
        <w:trPr>
          <w:gridAfter w:val="2"/>
          <w:wAfter w:w="6241" w:type="dxa"/>
          <w:trHeight w:val="567"/>
        </w:trPr>
        <w:tc>
          <w:tcPr>
            <w:tcW w:w="6514" w:type="dxa"/>
          </w:tcPr>
          <w:p w:rsidR="004D784A" w:rsidRPr="00B5250A" w:rsidRDefault="004D784A" w:rsidP="00846D4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Студеновского </w:t>
            </w: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10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D784A" w:rsidRPr="00B5250A" w:rsidRDefault="004D784A" w:rsidP="001C7F5C">
            <w:pPr>
              <w:ind w:left="245" w:hanging="24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784A" w:rsidRPr="00B5250A" w:rsidRDefault="004D784A" w:rsidP="00D073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5089,663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5229,335</w:t>
            </w:r>
          </w:p>
        </w:tc>
      </w:tr>
      <w:tr w:rsidR="004D784A" w:rsidRPr="00B5250A">
        <w:trPr>
          <w:gridAfter w:val="2"/>
          <w:wAfter w:w="6241" w:type="dxa"/>
          <w:trHeight w:val="567"/>
        </w:trPr>
        <w:tc>
          <w:tcPr>
            <w:tcW w:w="6514" w:type="dxa"/>
          </w:tcPr>
          <w:p w:rsidR="004D784A" w:rsidRPr="00B5250A" w:rsidRDefault="004D784A" w:rsidP="00846D4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10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784A" w:rsidRPr="005D3A6D" w:rsidRDefault="004D784A" w:rsidP="001C7F5C">
            <w:pPr>
              <w:ind w:left="245" w:hanging="24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2126,06</w:t>
            </w:r>
          </w:p>
        </w:tc>
        <w:tc>
          <w:tcPr>
            <w:tcW w:w="1140" w:type="dxa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2126,06</w:t>
            </w:r>
          </w:p>
        </w:tc>
      </w:tr>
      <w:tr w:rsidR="004D784A" w:rsidRPr="00B5250A">
        <w:trPr>
          <w:gridAfter w:val="2"/>
          <w:wAfter w:w="6241" w:type="dxa"/>
          <w:trHeight w:val="567"/>
        </w:trPr>
        <w:tc>
          <w:tcPr>
            <w:tcW w:w="6514" w:type="dxa"/>
          </w:tcPr>
          <w:p w:rsidR="004D784A" w:rsidRPr="00B5250A" w:rsidRDefault="004D784A" w:rsidP="00ED723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ind w:left="245" w:hanging="24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140" w:type="dxa"/>
            <w:shd w:val="clear" w:color="auto" w:fill="FFFFFF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464,3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DC445D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ind w:left="245" w:hanging="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140" w:type="dxa"/>
            <w:shd w:val="clear" w:color="auto" w:fill="FFFFFF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10" w:type="dxa"/>
          </w:tcPr>
          <w:p w:rsidR="004D784A" w:rsidRPr="00DC445D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140" w:type="dxa"/>
            <w:shd w:val="clear" w:color="auto" w:fill="FFFFFF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10" w:type="dxa"/>
          </w:tcPr>
          <w:p w:rsidR="004D784A" w:rsidRPr="00DC445D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2" w:type="dxa"/>
          </w:tcPr>
          <w:p w:rsidR="004D784A" w:rsidRPr="00B5250A" w:rsidRDefault="004D784A" w:rsidP="00754E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FFFFFF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140" w:type="dxa"/>
            <w:shd w:val="clear" w:color="auto" w:fill="FFFFFF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7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</w:tcPr>
          <w:p w:rsidR="004D784A" w:rsidRPr="00DC445D" w:rsidRDefault="004D78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2" w:type="dxa"/>
          </w:tcPr>
          <w:p w:rsidR="004D784A" w:rsidRPr="00B5250A" w:rsidRDefault="004D784A" w:rsidP="00754E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/>
          </w:tcPr>
          <w:p w:rsidR="004D784A" w:rsidRPr="00B5250A" w:rsidRDefault="004D784A" w:rsidP="00724F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140" w:type="dxa"/>
            <w:shd w:val="clear" w:color="auto" w:fill="FFFFFF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</w:tr>
      <w:tr w:rsidR="004D784A" w:rsidRPr="00B5250A">
        <w:trPr>
          <w:gridAfter w:val="2"/>
          <w:wAfter w:w="6241" w:type="dxa"/>
          <w:trHeight w:val="65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4055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1539,76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1539,76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4055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1539,76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1539,76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/>
          </w:tcPr>
          <w:p w:rsidR="004D784A" w:rsidRPr="00B5250A" w:rsidRDefault="004D784A" w:rsidP="007F13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1539,76</w:t>
            </w:r>
          </w:p>
        </w:tc>
        <w:tc>
          <w:tcPr>
            <w:tcW w:w="1140" w:type="dxa"/>
            <w:shd w:val="clear" w:color="auto" w:fill="FFFFFF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1539,76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F42F3E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3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F3E">
              <w:rPr>
                <w:rFonts w:ascii="Times New Roman" w:hAnsi="Times New Roman" w:cs="Times New Roman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F42F3E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42F3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D784A" w:rsidRPr="00F42F3E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4D784A" w:rsidRPr="00F42F3E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D784A" w:rsidRPr="00F42F3E" w:rsidRDefault="004D784A" w:rsidP="00754E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/>
          </w:tcPr>
          <w:p w:rsidR="004D784A" w:rsidRPr="00F42F3E" w:rsidRDefault="004D784A" w:rsidP="00346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1205,8</w:t>
            </w:r>
          </w:p>
        </w:tc>
        <w:tc>
          <w:tcPr>
            <w:tcW w:w="1140" w:type="dxa"/>
            <w:shd w:val="clear" w:color="auto" w:fill="FFFFFF"/>
          </w:tcPr>
          <w:p w:rsidR="004D784A" w:rsidRPr="00F42F3E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1205,8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D784A" w:rsidRPr="00B5250A" w:rsidRDefault="004D784A" w:rsidP="00754E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/>
          </w:tcPr>
          <w:p w:rsidR="004D784A" w:rsidRPr="00B5250A" w:rsidRDefault="004D784A" w:rsidP="00346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1205,8</w:t>
            </w:r>
          </w:p>
        </w:tc>
        <w:tc>
          <w:tcPr>
            <w:tcW w:w="1140" w:type="dxa"/>
            <w:shd w:val="clear" w:color="auto" w:fill="FFFFFF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1205,8</w:t>
            </w:r>
          </w:p>
        </w:tc>
      </w:tr>
      <w:tr w:rsidR="004D784A" w:rsidRPr="00B5250A">
        <w:trPr>
          <w:gridAfter w:val="2"/>
          <w:wAfter w:w="6241" w:type="dxa"/>
          <w:trHeight w:val="136"/>
        </w:trPr>
        <w:tc>
          <w:tcPr>
            <w:tcW w:w="6514" w:type="dxa"/>
          </w:tcPr>
          <w:p w:rsidR="004D784A" w:rsidRPr="00DC445D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</w:tcPr>
          <w:p w:rsidR="004D784A" w:rsidRPr="00DC445D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D784A" w:rsidRPr="00DC445D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4D784A" w:rsidRPr="00DC445D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D784A" w:rsidRPr="00DC445D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/>
          </w:tcPr>
          <w:p w:rsidR="004D784A" w:rsidRPr="00DC445D" w:rsidRDefault="004D784A" w:rsidP="004055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273,96</w:t>
            </w:r>
          </w:p>
        </w:tc>
        <w:tc>
          <w:tcPr>
            <w:tcW w:w="1140" w:type="dxa"/>
            <w:shd w:val="clear" w:color="auto" w:fill="FFFFFF"/>
          </w:tcPr>
          <w:p w:rsidR="004D784A" w:rsidRPr="00DC445D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273,96</w:t>
            </w:r>
          </w:p>
        </w:tc>
      </w:tr>
      <w:tr w:rsidR="004D784A" w:rsidRPr="00B5250A">
        <w:trPr>
          <w:gridAfter w:val="2"/>
          <w:wAfter w:w="6241" w:type="dxa"/>
          <w:trHeight w:val="136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/>
          </w:tcPr>
          <w:p w:rsidR="004D784A" w:rsidRDefault="004D784A" w:rsidP="004055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273,96</w:t>
            </w:r>
          </w:p>
        </w:tc>
        <w:tc>
          <w:tcPr>
            <w:tcW w:w="1140" w:type="dxa"/>
            <w:shd w:val="clear" w:color="auto" w:fill="FFFFFF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273,96</w:t>
            </w:r>
          </w:p>
        </w:tc>
      </w:tr>
      <w:tr w:rsidR="004D784A" w:rsidRPr="00B5250A">
        <w:trPr>
          <w:gridAfter w:val="2"/>
          <w:wAfter w:w="6241" w:type="dxa"/>
          <w:trHeight w:val="257"/>
        </w:trPr>
        <w:tc>
          <w:tcPr>
            <w:tcW w:w="6514" w:type="dxa"/>
          </w:tcPr>
          <w:p w:rsidR="004D784A" w:rsidRPr="00DC445D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4D784A" w:rsidRPr="00DC445D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DC445D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D784A" w:rsidRPr="00DC445D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4D784A" w:rsidRPr="00DC445D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D784A" w:rsidRPr="00DC445D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shd w:val="clear" w:color="auto" w:fill="FFFFFF"/>
          </w:tcPr>
          <w:p w:rsidR="004D784A" w:rsidRPr="00DC445D" w:rsidRDefault="004D784A" w:rsidP="00D847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40" w:type="dxa"/>
            <w:shd w:val="clear" w:color="auto" w:fill="FFFFFF"/>
          </w:tcPr>
          <w:p w:rsidR="004D784A" w:rsidRPr="00DC445D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4D784A" w:rsidRPr="00B5250A">
        <w:trPr>
          <w:gridAfter w:val="2"/>
          <w:wAfter w:w="6241" w:type="dxa"/>
          <w:trHeight w:val="257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2" w:type="dxa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181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181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04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04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6" w:type="dxa"/>
          </w:tcPr>
          <w:p w:rsidR="004D784A" w:rsidRPr="00B5250A" w:rsidRDefault="004D784A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417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0A3E75" w:rsidRDefault="004D784A" w:rsidP="00B525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40" w:type="dxa"/>
          </w:tcPr>
          <w:p w:rsidR="004D784A" w:rsidRPr="000A3E75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4D784A" w:rsidRPr="00B5250A">
        <w:trPr>
          <w:gridAfter w:val="2"/>
          <w:wAfter w:w="6241" w:type="dxa"/>
          <w:trHeight w:val="417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0A3E75" w:rsidRDefault="004D784A" w:rsidP="00C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0" w:type="dxa"/>
          </w:tcPr>
          <w:p w:rsidR="004D784A" w:rsidRPr="000A3E75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D784A" w:rsidRPr="00B5250A">
        <w:trPr>
          <w:gridAfter w:val="2"/>
          <w:wAfter w:w="6241" w:type="dxa"/>
          <w:trHeight w:val="417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0A3E75" w:rsidRDefault="004D784A" w:rsidP="00C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0" w:type="dxa"/>
          </w:tcPr>
          <w:p w:rsidR="004D784A" w:rsidRPr="000A3E75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D784A" w:rsidRPr="00B5250A">
        <w:trPr>
          <w:gridAfter w:val="2"/>
          <w:wAfter w:w="6241" w:type="dxa"/>
          <w:trHeight w:val="333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4D784A" w:rsidRPr="000A3E75" w:rsidRDefault="004D784A" w:rsidP="00C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0" w:type="dxa"/>
          </w:tcPr>
          <w:p w:rsidR="004D784A" w:rsidRPr="000A3E75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D784A" w:rsidRPr="00B5250A">
        <w:trPr>
          <w:gridAfter w:val="2"/>
          <w:wAfter w:w="6241" w:type="dxa"/>
          <w:trHeight w:val="333"/>
        </w:trPr>
        <w:tc>
          <w:tcPr>
            <w:tcW w:w="6514" w:type="dxa"/>
          </w:tcPr>
          <w:p w:rsidR="004D784A" w:rsidRPr="00B5250A" w:rsidRDefault="004D784A" w:rsidP="006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B662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B662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B662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:rsidR="004D784A" w:rsidRPr="000A3E75" w:rsidRDefault="004D784A" w:rsidP="00C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0" w:type="dxa"/>
          </w:tcPr>
          <w:p w:rsidR="004D784A" w:rsidRPr="000A3E75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D784A" w:rsidRPr="00B5250A">
        <w:trPr>
          <w:gridAfter w:val="2"/>
          <w:wAfter w:w="6241" w:type="dxa"/>
          <w:trHeight w:val="14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F61E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85,963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88,735</w:t>
            </w:r>
          </w:p>
        </w:tc>
      </w:tr>
      <w:tr w:rsidR="004D784A" w:rsidRPr="00B5250A">
        <w:trPr>
          <w:gridAfter w:val="2"/>
          <w:wAfter w:w="6241" w:type="dxa"/>
          <w:trHeight w:val="140"/>
        </w:trPr>
        <w:tc>
          <w:tcPr>
            <w:tcW w:w="6514" w:type="dxa"/>
          </w:tcPr>
          <w:p w:rsidR="004D784A" w:rsidRPr="006A163F" w:rsidRDefault="004D784A" w:rsidP="001C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10" w:type="dxa"/>
          </w:tcPr>
          <w:p w:rsidR="004D784A" w:rsidRPr="006A163F" w:rsidRDefault="004D78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6A163F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4D784A" w:rsidRPr="006A163F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D784A" w:rsidRPr="006A163F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6A163F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6A163F" w:rsidRDefault="004D784A" w:rsidP="00F61E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85,963</w:t>
            </w:r>
          </w:p>
        </w:tc>
        <w:tc>
          <w:tcPr>
            <w:tcW w:w="1140" w:type="dxa"/>
          </w:tcPr>
          <w:p w:rsidR="004D784A" w:rsidRPr="006A163F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88,735</w:t>
            </w:r>
          </w:p>
        </w:tc>
      </w:tr>
      <w:tr w:rsidR="004D784A" w:rsidRPr="00B5250A">
        <w:trPr>
          <w:gridAfter w:val="2"/>
          <w:wAfter w:w="6241" w:type="dxa"/>
          <w:trHeight w:val="140"/>
        </w:trPr>
        <w:tc>
          <w:tcPr>
            <w:tcW w:w="6514" w:type="dxa"/>
          </w:tcPr>
          <w:p w:rsidR="004D784A" w:rsidRPr="00BE2DF6" w:rsidRDefault="004D784A" w:rsidP="001C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10" w:type="dxa"/>
          </w:tcPr>
          <w:p w:rsidR="004D784A" w:rsidRPr="00BE2DF6" w:rsidRDefault="004D78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E2DF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4D784A" w:rsidRPr="00BE2DF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D784A" w:rsidRPr="00BE2DF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  <w:vAlign w:val="bottom"/>
          </w:tcPr>
          <w:p w:rsidR="004D784A" w:rsidRPr="00BE2DF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E2DF6" w:rsidRDefault="004D784A" w:rsidP="00F61E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85,963</w:t>
            </w:r>
          </w:p>
        </w:tc>
        <w:tc>
          <w:tcPr>
            <w:tcW w:w="1140" w:type="dxa"/>
          </w:tcPr>
          <w:p w:rsidR="004D784A" w:rsidRPr="00BE2DF6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88,735</w:t>
            </w:r>
          </w:p>
        </w:tc>
      </w:tr>
      <w:tr w:rsidR="004D784A" w:rsidRPr="00B5250A">
        <w:trPr>
          <w:trHeight w:val="140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D784A" w:rsidRPr="00B5250A" w:rsidRDefault="004D784A" w:rsidP="00F61E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85,963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88,735</w:t>
            </w: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84A" w:rsidRPr="00B5250A">
        <w:trPr>
          <w:gridAfter w:val="2"/>
          <w:wAfter w:w="6241" w:type="dxa"/>
          <w:trHeight w:val="14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D784A" w:rsidRPr="006A163F" w:rsidRDefault="004D784A" w:rsidP="00F61E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85,963</w:t>
            </w:r>
          </w:p>
        </w:tc>
        <w:tc>
          <w:tcPr>
            <w:tcW w:w="1140" w:type="dxa"/>
          </w:tcPr>
          <w:p w:rsidR="004D784A" w:rsidRPr="006A163F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88,735</w:t>
            </w:r>
          </w:p>
        </w:tc>
      </w:tr>
      <w:tr w:rsidR="004D784A" w:rsidRPr="00B5250A">
        <w:trPr>
          <w:gridAfter w:val="2"/>
          <w:wAfter w:w="6241" w:type="dxa"/>
          <w:trHeight w:val="140"/>
        </w:trPr>
        <w:tc>
          <w:tcPr>
            <w:tcW w:w="6514" w:type="dxa"/>
          </w:tcPr>
          <w:p w:rsidR="004D784A" w:rsidRPr="006A163F" w:rsidRDefault="004D784A" w:rsidP="006A163F">
            <w:pPr>
              <w:rPr>
                <w:rFonts w:ascii="Times New Roman" w:hAnsi="Times New Roman" w:cs="Times New Roman"/>
              </w:rPr>
            </w:pPr>
            <w:r w:rsidRPr="006A163F">
              <w:rPr>
                <w:rFonts w:ascii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</w:tcPr>
          <w:p w:rsidR="004D784A" w:rsidRPr="006A163F" w:rsidRDefault="004D784A" w:rsidP="00F61E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85,963</w:t>
            </w:r>
          </w:p>
        </w:tc>
        <w:tc>
          <w:tcPr>
            <w:tcW w:w="1140" w:type="dxa"/>
          </w:tcPr>
          <w:p w:rsidR="004D784A" w:rsidRPr="006A163F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88,735</w:t>
            </w:r>
          </w:p>
        </w:tc>
      </w:tr>
      <w:tr w:rsidR="004D784A" w:rsidRPr="00B5250A">
        <w:trPr>
          <w:gridAfter w:val="2"/>
          <w:wAfter w:w="6241" w:type="dxa"/>
          <w:trHeight w:val="140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D784A" w:rsidRPr="00B5250A">
        <w:trPr>
          <w:gridAfter w:val="2"/>
          <w:wAfter w:w="6241" w:type="dxa"/>
          <w:trHeight w:val="14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D784A" w:rsidRPr="00B5250A">
        <w:trPr>
          <w:gridAfter w:val="2"/>
          <w:wAfter w:w="6241" w:type="dxa"/>
          <w:trHeight w:val="140"/>
        </w:trPr>
        <w:tc>
          <w:tcPr>
            <w:tcW w:w="6514" w:type="dxa"/>
            <w:vAlign w:val="bottom"/>
          </w:tcPr>
          <w:p w:rsidR="004D784A" w:rsidRPr="00B5250A" w:rsidRDefault="004D784A" w:rsidP="00F711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4D784A" w:rsidRPr="00B5250A">
        <w:trPr>
          <w:gridAfter w:val="2"/>
          <w:wAfter w:w="6241" w:type="dxa"/>
          <w:trHeight w:val="397"/>
        </w:trPr>
        <w:tc>
          <w:tcPr>
            <w:tcW w:w="6514" w:type="dxa"/>
            <w:vAlign w:val="bottom"/>
          </w:tcPr>
          <w:p w:rsidR="004D784A" w:rsidRPr="00B5250A" w:rsidRDefault="004D784A" w:rsidP="00ED72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10" w:type="dxa"/>
          </w:tcPr>
          <w:p w:rsidR="004D784A" w:rsidRPr="00B5250A" w:rsidRDefault="004D784A" w:rsidP="00ED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ED723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4D784A" w:rsidRPr="00B5250A">
        <w:trPr>
          <w:gridAfter w:val="2"/>
          <w:wAfter w:w="6241" w:type="dxa"/>
          <w:trHeight w:val="523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523"/>
        </w:trPr>
        <w:tc>
          <w:tcPr>
            <w:tcW w:w="6514" w:type="dxa"/>
            <w:vAlign w:val="bottom"/>
          </w:tcPr>
          <w:p w:rsidR="004D784A" w:rsidRPr="008C35B2" w:rsidRDefault="004D784A" w:rsidP="00ED72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10" w:type="dxa"/>
          </w:tcPr>
          <w:p w:rsidR="004D784A" w:rsidRPr="008C35B2" w:rsidRDefault="004D784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bottom"/>
          </w:tcPr>
          <w:p w:rsidR="004D784A" w:rsidRPr="008C35B2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8C35B2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D784A" w:rsidRPr="008C35B2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2" w:type="dxa"/>
            <w:vAlign w:val="bottom"/>
          </w:tcPr>
          <w:p w:rsidR="004D784A" w:rsidRPr="008C35B2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8C35B2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8C35B2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ED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51"/>
        </w:trPr>
        <w:tc>
          <w:tcPr>
            <w:tcW w:w="6514" w:type="dxa"/>
            <w:vAlign w:val="bottom"/>
          </w:tcPr>
          <w:p w:rsidR="004D784A" w:rsidRPr="008C35B2" w:rsidRDefault="004D784A" w:rsidP="001C7F5C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10" w:type="dxa"/>
          </w:tcPr>
          <w:p w:rsidR="004D784A" w:rsidRPr="008C35B2" w:rsidRDefault="004D784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vAlign w:val="bottom"/>
          </w:tcPr>
          <w:p w:rsidR="004D784A" w:rsidRPr="008C35B2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8C35B2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D784A" w:rsidRPr="008C35B2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2" w:type="dxa"/>
            <w:vAlign w:val="bottom"/>
          </w:tcPr>
          <w:p w:rsidR="004D784A" w:rsidRPr="008C35B2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8C35B2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8C35B2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51"/>
        </w:trPr>
        <w:tc>
          <w:tcPr>
            <w:tcW w:w="6514" w:type="dxa"/>
            <w:vAlign w:val="bottom"/>
          </w:tcPr>
          <w:p w:rsidR="004D784A" w:rsidRPr="00BE2DF6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E00186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51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E00186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51"/>
        </w:trPr>
        <w:tc>
          <w:tcPr>
            <w:tcW w:w="6514" w:type="dxa"/>
          </w:tcPr>
          <w:p w:rsidR="004D784A" w:rsidRPr="00B5250A" w:rsidRDefault="004D784A" w:rsidP="00ED72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E00186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51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51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51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51"/>
        </w:trPr>
        <w:tc>
          <w:tcPr>
            <w:tcW w:w="6514" w:type="dxa"/>
          </w:tcPr>
          <w:p w:rsidR="004D784A" w:rsidRPr="00B5250A" w:rsidRDefault="004D784A" w:rsidP="00ED72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D784A" w:rsidRPr="00B5250A">
        <w:trPr>
          <w:gridAfter w:val="2"/>
          <w:wAfter w:w="6241" w:type="dxa"/>
          <w:trHeight w:val="351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569,5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556,0</w:t>
            </w:r>
          </w:p>
        </w:tc>
      </w:tr>
      <w:tr w:rsidR="004D784A" w:rsidRPr="00B5250A">
        <w:trPr>
          <w:gridAfter w:val="2"/>
          <w:wAfter w:w="6241" w:type="dxa"/>
          <w:trHeight w:val="351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569,5</w:t>
            </w:r>
          </w:p>
        </w:tc>
        <w:tc>
          <w:tcPr>
            <w:tcW w:w="1140" w:type="dxa"/>
            <w:vAlign w:val="bottom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556,0</w:t>
            </w:r>
          </w:p>
        </w:tc>
      </w:tr>
      <w:tr w:rsidR="004D784A" w:rsidRPr="00B5250A">
        <w:trPr>
          <w:gridAfter w:val="2"/>
          <w:wAfter w:w="6241" w:type="dxa"/>
          <w:trHeight w:val="217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1931D6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569,5</w:t>
            </w:r>
          </w:p>
        </w:tc>
        <w:tc>
          <w:tcPr>
            <w:tcW w:w="1140" w:type="dxa"/>
          </w:tcPr>
          <w:p w:rsidR="004D784A" w:rsidRPr="001931D6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556,0</w:t>
            </w:r>
          </w:p>
        </w:tc>
      </w:tr>
      <w:tr w:rsidR="004D784A" w:rsidRPr="00B5250A">
        <w:trPr>
          <w:gridAfter w:val="2"/>
          <w:wAfter w:w="6241" w:type="dxa"/>
          <w:trHeight w:val="217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4D784A" w:rsidRPr="00B5250A" w:rsidRDefault="004D784A" w:rsidP="001931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99 0 00 4979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4D784A" w:rsidRPr="001931D6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569,5</w:t>
            </w:r>
          </w:p>
        </w:tc>
        <w:tc>
          <w:tcPr>
            <w:tcW w:w="1140" w:type="dxa"/>
          </w:tcPr>
          <w:p w:rsidR="004D784A" w:rsidRPr="001931D6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556,0</w:t>
            </w:r>
          </w:p>
        </w:tc>
      </w:tr>
      <w:tr w:rsidR="004D784A" w:rsidRPr="00B5250A">
        <w:trPr>
          <w:gridAfter w:val="2"/>
          <w:wAfter w:w="6241" w:type="dxa"/>
          <w:trHeight w:val="217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:rsidR="004D784A" w:rsidRPr="001931D6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569,5</w:t>
            </w:r>
          </w:p>
        </w:tc>
        <w:tc>
          <w:tcPr>
            <w:tcW w:w="1140" w:type="dxa"/>
          </w:tcPr>
          <w:p w:rsidR="004D784A" w:rsidRPr="001931D6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556,0</w:t>
            </w:r>
          </w:p>
        </w:tc>
      </w:tr>
      <w:tr w:rsidR="004D784A" w:rsidRPr="00B5250A">
        <w:trPr>
          <w:gridAfter w:val="2"/>
          <w:wAfter w:w="6241" w:type="dxa"/>
          <w:trHeight w:val="382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E30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532,81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532,81</w:t>
            </w:r>
          </w:p>
        </w:tc>
      </w:tr>
      <w:tr w:rsidR="004D784A" w:rsidRPr="00B5250A">
        <w:trPr>
          <w:gridAfter w:val="2"/>
          <w:wAfter w:w="6241" w:type="dxa"/>
          <w:trHeight w:val="271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8282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532,81</w:t>
            </w:r>
          </w:p>
        </w:tc>
        <w:tc>
          <w:tcPr>
            <w:tcW w:w="1140" w:type="dxa"/>
          </w:tcPr>
          <w:p w:rsidR="004D784A" w:rsidRPr="00B82826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532,81</w:t>
            </w:r>
          </w:p>
        </w:tc>
      </w:tr>
      <w:tr w:rsidR="004D784A" w:rsidRPr="00B5250A">
        <w:trPr>
          <w:gridAfter w:val="2"/>
          <w:wAfter w:w="6241" w:type="dxa"/>
          <w:trHeight w:val="271"/>
        </w:trPr>
        <w:tc>
          <w:tcPr>
            <w:tcW w:w="6514" w:type="dxa"/>
            <w:vAlign w:val="center"/>
          </w:tcPr>
          <w:p w:rsidR="004D784A" w:rsidRPr="00E00186" w:rsidRDefault="004D784A" w:rsidP="00FF5D5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Отдельные мероприятия,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10" w:type="dxa"/>
          </w:tcPr>
          <w:p w:rsidR="004D784A" w:rsidRPr="00E00186" w:rsidRDefault="004D784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2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E00186" w:rsidRDefault="004D784A" w:rsidP="00F61E2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456,81</w:t>
            </w:r>
          </w:p>
        </w:tc>
        <w:tc>
          <w:tcPr>
            <w:tcW w:w="1140" w:type="dxa"/>
          </w:tcPr>
          <w:p w:rsidR="004D784A" w:rsidRPr="00E00186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456,81</w:t>
            </w:r>
          </w:p>
        </w:tc>
      </w:tr>
      <w:tr w:rsidR="004D784A" w:rsidRPr="00B5250A">
        <w:trPr>
          <w:gridAfter w:val="2"/>
          <w:wAfter w:w="6241" w:type="dxa"/>
          <w:trHeight w:val="224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10" w:type="dxa"/>
          </w:tcPr>
          <w:p w:rsidR="004D784A" w:rsidRDefault="004D78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784A" w:rsidRPr="0068313E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4D784A" w:rsidRDefault="004D784A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84A" w:rsidRPr="00B5250A" w:rsidRDefault="004D784A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456,81</w:t>
            </w:r>
          </w:p>
        </w:tc>
        <w:tc>
          <w:tcPr>
            <w:tcW w:w="1140" w:type="dxa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456,81</w:t>
            </w:r>
          </w:p>
        </w:tc>
      </w:tr>
      <w:tr w:rsidR="004D784A" w:rsidRPr="00B5250A">
        <w:trPr>
          <w:gridAfter w:val="2"/>
          <w:wAfter w:w="6241" w:type="dxa"/>
          <w:trHeight w:val="96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10" w:type="dxa"/>
          </w:tcPr>
          <w:p w:rsidR="004D784A" w:rsidRPr="0068313E" w:rsidRDefault="004D784A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2" w:type="dxa"/>
          </w:tcPr>
          <w:p w:rsidR="004D784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784A" w:rsidRPr="00B5250A" w:rsidRDefault="004D784A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456,81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456,81</w:t>
            </w:r>
          </w:p>
        </w:tc>
      </w:tr>
      <w:tr w:rsidR="004D784A" w:rsidRPr="00B5250A">
        <w:trPr>
          <w:gridAfter w:val="2"/>
          <w:wAfter w:w="6241" w:type="dxa"/>
          <w:trHeight w:val="671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4D784A" w:rsidRPr="0068313E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2" w:type="dxa"/>
          </w:tcPr>
          <w:p w:rsidR="004D784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784A" w:rsidRDefault="004D784A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D784A" w:rsidRPr="00B5250A">
        <w:trPr>
          <w:gridAfter w:val="2"/>
          <w:wAfter w:w="6241" w:type="dxa"/>
          <w:trHeight w:val="216"/>
        </w:trPr>
        <w:tc>
          <w:tcPr>
            <w:tcW w:w="6514" w:type="dxa"/>
            <w:vAlign w:val="center"/>
          </w:tcPr>
          <w:p w:rsidR="004D784A" w:rsidRPr="00E00186" w:rsidRDefault="004D784A" w:rsidP="002B68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Отдельные мероприятия,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осуществляемые в рамках благоустройства в части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содержания мест захоронения</w:t>
            </w:r>
          </w:p>
        </w:tc>
        <w:tc>
          <w:tcPr>
            <w:tcW w:w="710" w:type="dxa"/>
          </w:tcPr>
          <w:p w:rsidR="004D784A" w:rsidRPr="00E00186" w:rsidRDefault="004D784A" w:rsidP="00FE3CF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E00186" w:rsidRDefault="004D784A" w:rsidP="00FE3CF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4D784A" w:rsidRPr="00E00186" w:rsidRDefault="004D784A" w:rsidP="00FE3CF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E00186" w:rsidRDefault="004D784A" w:rsidP="00FE3CF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99 0 00 76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4D784A" w:rsidRPr="00E00186" w:rsidRDefault="004D784A" w:rsidP="00FE3CF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82826" w:rsidRDefault="004D784A" w:rsidP="008124B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1,0</w:t>
            </w:r>
          </w:p>
        </w:tc>
        <w:tc>
          <w:tcPr>
            <w:tcW w:w="1140" w:type="dxa"/>
          </w:tcPr>
          <w:p w:rsidR="004D784A" w:rsidRPr="00B82826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1,0</w:t>
            </w:r>
          </w:p>
        </w:tc>
      </w:tr>
      <w:tr w:rsidR="004D784A" w:rsidRPr="00B5250A">
        <w:trPr>
          <w:gridAfter w:val="2"/>
          <w:wAfter w:w="6241" w:type="dxa"/>
          <w:trHeight w:val="216"/>
        </w:trPr>
        <w:tc>
          <w:tcPr>
            <w:tcW w:w="6514" w:type="dxa"/>
          </w:tcPr>
          <w:p w:rsidR="004D784A" w:rsidRPr="00B5250A" w:rsidRDefault="004D784A" w:rsidP="00FE3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10" w:type="dxa"/>
          </w:tcPr>
          <w:p w:rsidR="004D784A" w:rsidRDefault="004D784A" w:rsidP="00FE3C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784A" w:rsidRPr="0068313E" w:rsidRDefault="004D784A" w:rsidP="00FE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99 0 00 764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4D784A" w:rsidRDefault="004D784A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84A" w:rsidRPr="00B82826" w:rsidRDefault="004D784A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40" w:type="dxa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84A" w:rsidRPr="00B82826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D784A" w:rsidRPr="00B5250A">
        <w:trPr>
          <w:gridAfter w:val="2"/>
          <w:wAfter w:w="6241" w:type="dxa"/>
          <w:trHeight w:val="216"/>
        </w:trPr>
        <w:tc>
          <w:tcPr>
            <w:tcW w:w="6514" w:type="dxa"/>
          </w:tcPr>
          <w:p w:rsidR="004D784A" w:rsidRDefault="004D784A" w:rsidP="00FE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4D784A" w:rsidRPr="00B5250A" w:rsidRDefault="004D784A" w:rsidP="00FE3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4D784A" w:rsidRPr="0068313E" w:rsidRDefault="004D784A" w:rsidP="00FE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4D784A" w:rsidRPr="00B5250A" w:rsidRDefault="004D784A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00 764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4D784A" w:rsidRPr="00B5250A" w:rsidRDefault="004D784A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:rsidR="004D784A" w:rsidRPr="00B82826" w:rsidRDefault="004D784A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40" w:type="dxa"/>
          </w:tcPr>
          <w:p w:rsidR="004D784A" w:rsidRPr="00B82826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D784A" w:rsidRPr="00B5250A">
        <w:trPr>
          <w:gridAfter w:val="2"/>
          <w:wAfter w:w="6241" w:type="dxa"/>
          <w:trHeight w:val="277"/>
        </w:trPr>
        <w:tc>
          <w:tcPr>
            <w:tcW w:w="6514" w:type="dxa"/>
            <w:vAlign w:val="center"/>
          </w:tcPr>
          <w:p w:rsidR="004D784A" w:rsidRPr="00E00186" w:rsidRDefault="004D784A" w:rsidP="001C7F5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Отдельные мероприятия,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10" w:type="dxa"/>
          </w:tcPr>
          <w:p w:rsidR="004D784A" w:rsidRPr="00E00186" w:rsidRDefault="004D784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2" w:type="dxa"/>
          </w:tcPr>
          <w:p w:rsidR="004D784A" w:rsidRPr="00E0018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82826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75,0</w:t>
            </w:r>
          </w:p>
        </w:tc>
        <w:tc>
          <w:tcPr>
            <w:tcW w:w="1140" w:type="dxa"/>
          </w:tcPr>
          <w:p w:rsidR="004D784A" w:rsidRPr="00B82826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75,0</w:t>
            </w:r>
          </w:p>
        </w:tc>
      </w:tr>
      <w:tr w:rsidR="004D784A" w:rsidRPr="00B5250A">
        <w:trPr>
          <w:gridAfter w:val="2"/>
          <w:wAfter w:w="6241" w:type="dxa"/>
          <w:trHeight w:val="277"/>
        </w:trPr>
        <w:tc>
          <w:tcPr>
            <w:tcW w:w="6514" w:type="dxa"/>
          </w:tcPr>
          <w:p w:rsidR="004D784A" w:rsidRPr="00B5250A" w:rsidRDefault="004D784A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10" w:type="dxa"/>
          </w:tcPr>
          <w:p w:rsidR="004D784A" w:rsidRDefault="004D78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784A" w:rsidRPr="00EB21DF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4D784A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84A" w:rsidRPr="00B82826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40" w:type="dxa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84A" w:rsidRPr="00B82826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4D784A" w:rsidRPr="00B5250A">
        <w:trPr>
          <w:gridAfter w:val="2"/>
          <w:wAfter w:w="6241" w:type="dxa"/>
          <w:trHeight w:val="311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710" w:type="dxa"/>
          </w:tcPr>
          <w:p w:rsidR="004D784A" w:rsidRPr="00EB21DF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:rsidR="004D784A" w:rsidRPr="00B82826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40" w:type="dxa"/>
          </w:tcPr>
          <w:p w:rsidR="004D784A" w:rsidRPr="00B82826" w:rsidRDefault="004D784A" w:rsidP="00E9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4D784A" w:rsidRPr="00B5250A">
        <w:trPr>
          <w:gridAfter w:val="2"/>
          <w:wAfter w:w="6241" w:type="dxa"/>
          <w:trHeight w:val="88"/>
        </w:trPr>
        <w:tc>
          <w:tcPr>
            <w:tcW w:w="6514" w:type="dxa"/>
            <w:vAlign w:val="center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6D0B8C" w:rsidRDefault="004D784A" w:rsidP="00652A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1203,85</w:t>
            </w:r>
          </w:p>
        </w:tc>
        <w:tc>
          <w:tcPr>
            <w:tcW w:w="1140" w:type="dxa"/>
          </w:tcPr>
          <w:p w:rsidR="004D784A" w:rsidRPr="006D0B8C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1354,25</w:t>
            </w:r>
          </w:p>
        </w:tc>
      </w:tr>
      <w:tr w:rsidR="004D784A" w:rsidRPr="00B5250A">
        <w:trPr>
          <w:gridAfter w:val="2"/>
          <w:wAfter w:w="6241" w:type="dxa"/>
          <w:trHeight w:val="209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6D0B8C" w:rsidRDefault="004D784A" w:rsidP="006D0B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1203,85</w:t>
            </w:r>
          </w:p>
        </w:tc>
        <w:tc>
          <w:tcPr>
            <w:tcW w:w="1140" w:type="dxa"/>
          </w:tcPr>
          <w:p w:rsidR="004D784A" w:rsidRPr="006D0B8C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1354,25</w:t>
            </w:r>
          </w:p>
        </w:tc>
      </w:tr>
      <w:tr w:rsidR="004D784A" w:rsidRPr="00B5250A">
        <w:trPr>
          <w:gridAfter w:val="2"/>
          <w:wAfter w:w="6241" w:type="dxa"/>
          <w:trHeight w:val="138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EB21DF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6D0B8C" w:rsidRDefault="004D784A" w:rsidP="006D0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1203,85</w:t>
            </w:r>
          </w:p>
        </w:tc>
        <w:tc>
          <w:tcPr>
            <w:tcW w:w="1140" w:type="dxa"/>
          </w:tcPr>
          <w:p w:rsidR="004D784A" w:rsidRPr="006D0B8C" w:rsidRDefault="004D784A" w:rsidP="00E9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1534,25</w:t>
            </w:r>
          </w:p>
        </w:tc>
      </w:tr>
      <w:tr w:rsidR="004D784A" w:rsidRPr="00B5250A">
        <w:trPr>
          <w:gridAfter w:val="2"/>
          <w:wAfter w:w="6241" w:type="dxa"/>
          <w:trHeight w:val="138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10" w:type="dxa"/>
          </w:tcPr>
          <w:p w:rsidR="004D784A" w:rsidRPr="00EB21DF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6D0B8C" w:rsidRDefault="004D784A" w:rsidP="006D0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1203,85</w:t>
            </w:r>
          </w:p>
        </w:tc>
        <w:tc>
          <w:tcPr>
            <w:tcW w:w="1140" w:type="dxa"/>
          </w:tcPr>
          <w:p w:rsidR="004D784A" w:rsidRPr="006D0B8C" w:rsidRDefault="004D784A" w:rsidP="00E9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1534,25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0" w:type="dxa"/>
          </w:tcPr>
          <w:p w:rsidR="004D784A" w:rsidRPr="00EB21DF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</w:tcPr>
          <w:p w:rsidR="004D784A" w:rsidRPr="006D0B8C" w:rsidRDefault="004D784A" w:rsidP="006D0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1203,85</w:t>
            </w:r>
          </w:p>
        </w:tc>
        <w:tc>
          <w:tcPr>
            <w:tcW w:w="1140" w:type="dxa"/>
          </w:tcPr>
          <w:p w:rsidR="004D784A" w:rsidRPr="006D0B8C" w:rsidRDefault="004D784A" w:rsidP="00E9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1534,25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10" w:type="dxa"/>
          </w:tcPr>
          <w:p w:rsidR="004D784A" w:rsidRPr="00EB21DF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1203,85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1534,25</w:t>
            </w:r>
          </w:p>
        </w:tc>
      </w:tr>
      <w:tr w:rsidR="004D784A" w:rsidRPr="00B5250A">
        <w:trPr>
          <w:gridAfter w:val="2"/>
          <w:wAfter w:w="6241" w:type="dxa"/>
          <w:trHeight w:val="211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E03B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378,2</w:t>
            </w:r>
          </w:p>
        </w:tc>
      </w:tr>
      <w:tr w:rsidR="004D784A" w:rsidRPr="00B5250A">
        <w:trPr>
          <w:gridAfter w:val="2"/>
          <w:wAfter w:w="6241" w:type="dxa"/>
          <w:trHeight w:val="154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378,2</w:t>
            </w:r>
          </w:p>
        </w:tc>
      </w:tr>
      <w:tr w:rsidR="004D784A" w:rsidRPr="00B5250A">
        <w:trPr>
          <w:gridAfter w:val="2"/>
          <w:wAfter w:w="6241" w:type="dxa"/>
          <w:trHeight w:val="375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EB21DF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</w:tr>
      <w:tr w:rsidR="004D784A" w:rsidRPr="00B5250A">
        <w:trPr>
          <w:gridAfter w:val="2"/>
          <w:wAfter w:w="6241" w:type="dxa"/>
          <w:trHeight w:val="375"/>
        </w:trPr>
        <w:tc>
          <w:tcPr>
            <w:tcW w:w="6514" w:type="dxa"/>
            <w:vAlign w:val="bottom"/>
          </w:tcPr>
          <w:p w:rsidR="004D784A" w:rsidRPr="00B5250A" w:rsidRDefault="004D784A" w:rsidP="00ED723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10" w:type="dxa"/>
          </w:tcPr>
          <w:p w:rsidR="004D784A" w:rsidRPr="00EB21DF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</w:tr>
      <w:tr w:rsidR="004D784A" w:rsidRPr="00B5250A">
        <w:trPr>
          <w:gridAfter w:val="2"/>
          <w:wAfter w:w="6241" w:type="dxa"/>
          <w:trHeight w:val="638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10" w:type="dxa"/>
          </w:tcPr>
          <w:p w:rsidR="004D784A" w:rsidRPr="00EB21DF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4D784A" w:rsidRPr="00B5250A" w:rsidRDefault="004D784A" w:rsidP="00DC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</w:tr>
      <w:tr w:rsidR="004D784A" w:rsidRPr="00B5250A">
        <w:trPr>
          <w:gridAfter w:val="2"/>
          <w:wAfter w:w="6241" w:type="dxa"/>
          <w:trHeight w:val="172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</w:tcPr>
          <w:p w:rsidR="004D784A" w:rsidRPr="00EB21DF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</w:tr>
      <w:tr w:rsidR="004D784A" w:rsidRPr="00B5250A">
        <w:trPr>
          <w:gridAfter w:val="2"/>
          <w:wAfter w:w="6241" w:type="dxa"/>
          <w:trHeight w:val="172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B957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52,18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52,18</w:t>
            </w:r>
          </w:p>
        </w:tc>
      </w:tr>
      <w:tr w:rsidR="004D784A" w:rsidRPr="00B5250A">
        <w:trPr>
          <w:gridAfter w:val="2"/>
          <w:wAfter w:w="6241" w:type="dxa"/>
          <w:trHeight w:val="172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B957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52,18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52,18</w:t>
            </w:r>
          </w:p>
        </w:tc>
      </w:tr>
      <w:tr w:rsidR="004D784A" w:rsidRPr="00B5250A">
        <w:trPr>
          <w:gridAfter w:val="2"/>
          <w:wAfter w:w="6241" w:type="dxa"/>
          <w:trHeight w:val="172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157DAB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</w:tr>
      <w:tr w:rsidR="004D784A" w:rsidRPr="00B5250A">
        <w:trPr>
          <w:gridAfter w:val="2"/>
          <w:wAfter w:w="6241" w:type="dxa"/>
          <w:trHeight w:val="172"/>
        </w:trPr>
        <w:tc>
          <w:tcPr>
            <w:tcW w:w="6514" w:type="dxa"/>
            <w:vAlign w:val="bottom"/>
          </w:tcPr>
          <w:p w:rsidR="004D784A" w:rsidRPr="00B5250A" w:rsidRDefault="004D784A" w:rsidP="006D0B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10" w:type="dxa"/>
          </w:tcPr>
          <w:p w:rsidR="004D784A" w:rsidRPr="00157DAB" w:rsidRDefault="004D78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B5250A" w:rsidRDefault="004D784A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</w:tr>
      <w:tr w:rsidR="004D784A" w:rsidRPr="00B5250A">
        <w:trPr>
          <w:gridAfter w:val="2"/>
          <w:wAfter w:w="6241" w:type="dxa"/>
          <w:trHeight w:val="172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0" w:type="dxa"/>
          </w:tcPr>
          <w:p w:rsidR="004D784A" w:rsidRPr="00157DAB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4D784A" w:rsidRPr="00B5250A" w:rsidRDefault="004D784A" w:rsidP="00A47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</w:tcPr>
          <w:p w:rsidR="004D784A" w:rsidRPr="00B5250A" w:rsidRDefault="004D784A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</w:tr>
      <w:tr w:rsidR="004D784A" w:rsidRPr="00B5250A">
        <w:trPr>
          <w:gridAfter w:val="2"/>
          <w:wAfter w:w="6241" w:type="dxa"/>
          <w:trHeight w:val="172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10" w:type="dxa"/>
          </w:tcPr>
          <w:p w:rsidR="004D784A" w:rsidRPr="00157DAB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4D784A" w:rsidRPr="00B5250A" w:rsidRDefault="004D784A" w:rsidP="00A47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</w:tcPr>
          <w:p w:rsidR="004D784A" w:rsidRPr="00B5250A" w:rsidRDefault="004D784A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  <w:tc>
          <w:tcPr>
            <w:tcW w:w="1140" w:type="dxa"/>
          </w:tcPr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</w:tr>
      <w:tr w:rsidR="004D784A" w:rsidRPr="00B5250A">
        <w:trPr>
          <w:gridAfter w:val="2"/>
          <w:wAfter w:w="6241" w:type="dxa"/>
          <w:trHeight w:val="454"/>
        </w:trPr>
        <w:tc>
          <w:tcPr>
            <w:tcW w:w="6514" w:type="dxa"/>
            <w:vAlign w:val="bottom"/>
          </w:tcPr>
          <w:p w:rsidR="004D784A" w:rsidRPr="00B5250A" w:rsidRDefault="004D784A" w:rsidP="00ED723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10" w:type="dxa"/>
          </w:tcPr>
          <w:p w:rsidR="004D784A" w:rsidRPr="00B5250A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126,1</w:t>
            </w:r>
          </w:p>
        </w:tc>
        <w:tc>
          <w:tcPr>
            <w:tcW w:w="1140" w:type="dxa"/>
          </w:tcPr>
          <w:p w:rsidR="004D784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D784A" w:rsidRPr="00B5250A" w:rsidRDefault="004D784A" w:rsidP="00E97A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126,1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  <w:vAlign w:val="bottom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10" w:type="dxa"/>
          </w:tcPr>
          <w:p w:rsidR="004D784A" w:rsidRPr="00157DAB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157DAB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  <w:tc>
          <w:tcPr>
            <w:tcW w:w="1140" w:type="dxa"/>
          </w:tcPr>
          <w:p w:rsidR="004D784A" w:rsidRPr="00157DAB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  <w:vAlign w:val="bottom"/>
          </w:tcPr>
          <w:p w:rsidR="004D784A" w:rsidRPr="00B5250A" w:rsidRDefault="004D784A" w:rsidP="00BE69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710" w:type="dxa"/>
          </w:tcPr>
          <w:p w:rsidR="004D784A" w:rsidRPr="00157DAB" w:rsidRDefault="004D78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4D784A" w:rsidRPr="00157DAB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  <w:tc>
          <w:tcPr>
            <w:tcW w:w="1140" w:type="dxa"/>
          </w:tcPr>
          <w:p w:rsidR="004D784A" w:rsidRPr="00157DAB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0" w:type="dxa"/>
          </w:tcPr>
          <w:p w:rsidR="004D784A" w:rsidRPr="00157DAB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</w:tcPr>
          <w:p w:rsidR="004D784A" w:rsidRPr="00157DAB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  <w:tc>
          <w:tcPr>
            <w:tcW w:w="1140" w:type="dxa"/>
          </w:tcPr>
          <w:p w:rsidR="004D784A" w:rsidRPr="00157DAB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</w:tr>
      <w:tr w:rsidR="004D784A" w:rsidRPr="00B5250A">
        <w:trPr>
          <w:gridAfter w:val="2"/>
          <w:wAfter w:w="6241" w:type="dxa"/>
          <w:trHeight w:val="330"/>
        </w:trPr>
        <w:tc>
          <w:tcPr>
            <w:tcW w:w="6514" w:type="dxa"/>
          </w:tcPr>
          <w:p w:rsidR="004D784A" w:rsidRPr="00B5250A" w:rsidRDefault="004D784A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10" w:type="dxa"/>
          </w:tcPr>
          <w:p w:rsidR="004D784A" w:rsidRPr="00157DAB" w:rsidRDefault="004D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139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2" w:type="dxa"/>
            <w:vAlign w:val="bottom"/>
          </w:tcPr>
          <w:p w:rsidR="004D784A" w:rsidRPr="00B5250A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</w:tcPr>
          <w:p w:rsidR="004D784A" w:rsidRPr="00157DAB" w:rsidRDefault="004D784A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  <w:tc>
          <w:tcPr>
            <w:tcW w:w="1140" w:type="dxa"/>
          </w:tcPr>
          <w:p w:rsidR="004D784A" w:rsidRPr="00157DAB" w:rsidRDefault="004D784A" w:rsidP="00E97A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</w:tr>
    </w:tbl>
    <w:p w:rsidR="004D784A" w:rsidRPr="00B5250A" w:rsidRDefault="004D784A" w:rsidP="0002680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D784A" w:rsidRPr="00B5250A" w:rsidSect="00754EF8">
      <w:pgSz w:w="16838" w:h="11906" w:orient="landscape"/>
      <w:pgMar w:top="851" w:right="82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7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27" w:hanging="360"/>
      </w:pPr>
    </w:lvl>
    <w:lvl w:ilvl="2" w:tplc="0419001B">
      <w:start w:val="1"/>
      <w:numFmt w:val="lowerRoman"/>
      <w:lvlText w:val="%3."/>
      <w:lvlJc w:val="right"/>
      <w:pPr>
        <w:ind w:left="2047" w:hanging="180"/>
      </w:pPr>
    </w:lvl>
    <w:lvl w:ilvl="3" w:tplc="0419000F">
      <w:start w:val="1"/>
      <w:numFmt w:val="decimal"/>
      <w:lvlText w:val="%4."/>
      <w:lvlJc w:val="left"/>
      <w:pPr>
        <w:ind w:left="2767" w:hanging="360"/>
      </w:pPr>
    </w:lvl>
    <w:lvl w:ilvl="4" w:tplc="04190019">
      <w:start w:val="1"/>
      <w:numFmt w:val="lowerLetter"/>
      <w:lvlText w:val="%5."/>
      <w:lvlJc w:val="left"/>
      <w:pPr>
        <w:ind w:left="3487" w:hanging="360"/>
      </w:pPr>
    </w:lvl>
    <w:lvl w:ilvl="5" w:tplc="0419001B">
      <w:start w:val="1"/>
      <w:numFmt w:val="lowerRoman"/>
      <w:lvlText w:val="%6."/>
      <w:lvlJc w:val="right"/>
      <w:pPr>
        <w:ind w:left="4207" w:hanging="180"/>
      </w:pPr>
    </w:lvl>
    <w:lvl w:ilvl="6" w:tplc="0419000F">
      <w:start w:val="1"/>
      <w:numFmt w:val="decimal"/>
      <w:lvlText w:val="%7."/>
      <w:lvlJc w:val="left"/>
      <w:pPr>
        <w:ind w:left="4927" w:hanging="360"/>
      </w:pPr>
    </w:lvl>
    <w:lvl w:ilvl="7" w:tplc="04190019">
      <w:start w:val="1"/>
      <w:numFmt w:val="lowerLetter"/>
      <w:lvlText w:val="%8."/>
      <w:lvlJc w:val="left"/>
      <w:pPr>
        <w:ind w:left="5647" w:hanging="360"/>
      </w:pPr>
    </w:lvl>
    <w:lvl w:ilvl="8" w:tplc="0419001B">
      <w:start w:val="1"/>
      <w:numFmt w:val="lowerRoman"/>
      <w:lvlText w:val="%9."/>
      <w:lvlJc w:val="right"/>
      <w:pPr>
        <w:ind w:left="6367" w:hanging="180"/>
      </w:pPr>
    </w:lvl>
  </w:abstractNum>
  <w:abstractNum w:abstractNumId="19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</w:pPr>
    </w:lvl>
    <w:lvl w:ilvl="2" w:tplc="B67C58D0">
      <w:numFmt w:val="none"/>
      <w:lvlText w:val=""/>
      <w:lvlJc w:val="left"/>
      <w:pPr>
        <w:tabs>
          <w:tab w:val="num" w:pos="360"/>
        </w:tabs>
      </w:pPr>
    </w:lvl>
    <w:lvl w:ilvl="3" w:tplc="B5C00ABC">
      <w:numFmt w:val="none"/>
      <w:lvlText w:val=""/>
      <w:lvlJc w:val="left"/>
      <w:pPr>
        <w:tabs>
          <w:tab w:val="num" w:pos="360"/>
        </w:tabs>
      </w:pPr>
    </w:lvl>
    <w:lvl w:ilvl="4" w:tplc="42146176">
      <w:numFmt w:val="none"/>
      <w:lvlText w:val=""/>
      <w:lvlJc w:val="left"/>
      <w:pPr>
        <w:tabs>
          <w:tab w:val="num" w:pos="360"/>
        </w:tabs>
      </w:pPr>
    </w:lvl>
    <w:lvl w:ilvl="5" w:tplc="5BBA6662">
      <w:numFmt w:val="none"/>
      <w:lvlText w:val=""/>
      <w:lvlJc w:val="left"/>
      <w:pPr>
        <w:tabs>
          <w:tab w:val="num" w:pos="360"/>
        </w:tabs>
      </w:pPr>
    </w:lvl>
    <w:lvl w:ilvl="6" w:tplc="21D4266C">
      <w:numFmt w:val="none"/>
      <w:lvlText w:val=""/>
      <w:lvlJc w:val="left"/>
      <w:pPr>
        <w:tabs>
          <w:tab w:val="num" w:pos="360"/>
        </w:tabs>
      </w:pPr>
    </w:lvl>
    <w:lvl w:ilvl="7" w:tplc="704E013A">
      <w:numFmt w:val="none"/>
      <w:lvlText w:val=""/>
      <w:lvlJc w:val="left"/>
      <w:pPr>
        <w:tabs>
          <w:tab w:val="num" w:pos="360"/>
        </w:tabs>
      </w:pPr>
    </w:lvl>
    <w:lvl w:ilvl="8" w:tplc="8102D21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6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7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25"/>
  </w:num>
  <w:num w:numId="20">
    <w:abstractNumId w:val="26"/>
  </w:num>
  <w:num w:numId="21">
    <w:abstractNumId w:val="15"/>
  </w:num>
  <w:num w:numId="22">
    <w:abstractNumId w:val="30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EBB"/>
    <w:rsid w:val="0002070D"/>
    <w:rsid w:val="00024465"/>
    <w:rsid w:val="0002680C"/>
    <w:rsid w:val="00035216"/>
    <w:rsid w:val="00037FD5"/>
    <w:rsid w:val="00046A46"/>
    <w:rsid w:val="000559B3"/>
    <w:rsid w:val="00091096"/>
    <w:rsid w:val="000A3E75"/>
    <w:rsid w:val="000A6CE2"/>
    <w:rsid w:val="000F0671"/>
    <w:rsid w:val="0010620C"/>
    <w:rsid w:val="00110400"/>
    <w:rsid w:val="0011309D"/>
    <w:rsid w:val="00116143"/>
    <w:rsid w:val="00120B48"/>
    <w:rsid w:val="0013310C"/>
    <w:rsid w:val="001470EE"/>
    <w:rsid w:val="00157DAB"/>
    <w:rsid w:val="001649E5"/>
    <w:rsid w:val="00176FEB"/>
    <w:rsid w:val="001931D6"/>
    <w:rsid w:val="001B3510"/>
    <w:rsid w:val="001C7F5C"/>
    <w:rsid w:val="001D1B66"/>
    <w:rsid w:val="001E3A59"/>
    <w:rsid w:val="00213223"/>
    <w:rsid w:val="00222518"/>
    <w:rsid w:val="00226046"/>
    <w:rsid w:val="00230119"/>
    <w:rsid w:val="00250005"/>
    <w:rsid w:val="00250853"/>
    <w:rsid w:val="00253282"/>
    <w:rsid w:val="002801D4"/>
    <w:rsid w:val="002B4341"/>
    <w:rsid w:val="002B6834"/>
    <w:rsid w:val="002D13B2"/>
    <w:rsid w:val="002F653C"/>
    <w:rsid w:val="00346B8A"/>
    <w:rsid w:val="003479FC"/>
    <w:rsid w:val="00355174"/>
    <w:rsid w:val="00377232"/>
    <w:rsid w:val="003D224E"/>
    <w:rsid w:val="003D50A8"/>
    <w:rsid w:val="003E6EFC"/>
    <w:rsid w:val="004055B2"/>
    <w:rsid w:val="00406F49"/>
    <w:rsid w:val="00431939"/>
    <w:rsid w:val="0044237B"/>
    <w:rsid w:val="004475AF"/>
    <w:rsid w:val="00464E52"/>
    <w:rsid w:val="004C263B"/>
    <w:rsid w:val="004D518A"/>
    <w:rsid w:val="004D784A"/>
    <w:rsid w:val="004E65DD"/>
    <w:rsid w:val="004E684A"/>
    <w:rsid w:val="004F3158"/>
    <w:rsid w:val="004F4EFE"/>
    <w:rsid w:val="005111B2"/>
    <w:rsid w:val="00525E96"/>
    <w:rsid w:val="00535BAE"/>
    <w:rsid w:val="00543583"/>
    <w:rsid w:val="005659BD"/>
    <w:rsid w:val="005751AE"/>
    <w:rsid w:val="00581EAB"/>
    <w:rsid w:val="00596A73"/>
    <w:rsid w:val="005A019F"/>
    <w:rsid w:val="005A1BB8"/>
    <w:rsid w:val="005D3A6D"/>
    <w:rsid w:val="005D3D2D"/>
    <w:rsid w:val="0060041A"/>
    <w:rsid w:val="00621993"/>
    <w:rsid w:val="0062288A"/>
    <w:rsid w:val="00631C77"/>
    <w:rsid w:val="0063329B"/>
    <w:rsid w:val="00634407"/>
    <w:rsid w:val="00652A79"/>
    <w:rsid w:val="00667C5E"/>
    <w:rsid w:val="00673671"/>
    <w:rsid w:val="0068313E"/>
    <w:rsid w:val="006A163F"/>
    <w:rsid w:val="006A4F58"/>
    <w:rsid w:val="006B0394"/>
    <w:rsid w:val="006C5E12"/>
    <w:rsid w:val="006D0B8C"/>
    <w:rsid w:val="006D3ACB"/>
    <w:rsid w:val="006E2FF1"/>
    <w:rsid w:val="00707EBB"/>
    <w:rsid w:val="007211BF"/>
    <w:rsid w:val="00724F3D"/>
    <w:rsid w:val="00735E8A"/>
    <w:rsid w:val="00754EF8"/>
    <w:rsid w:val="007604E9"/>
    <w:rsid w:val="0077634D"/>
    <w:rsid w:val="0079020F"/>
    <w:rsid w:val="00792C4B"/>
    <w:rsid w:val="0079685B"/>
    <w:rsid w:val="007A6714"/>
    <w:rsid w:val="007C1167"/>
    <w:rsid w:val="007D20A7"/>
    <w:rsid w:val="007E2B6D"/>
    <w:rsid w:val="007F13D3"/>
    <w:rsid w:val="007F2E6D"/>
    <w:rsid w:val="00803763"/>
    <w:rsid w:val="008124BA"/>
    <w:rsid w:val="00812962"/>
    <w:rsid w:val="0082418C"/>
    <w:rsid w:val="00846D45"/>
    <w:rsid w:val="00885261"/>
    <w:rsid w:val="008C35B2"/>
    <w:rsid w:val="008D4FD6"/>
    <w:rsid w:val="008E1BBF"/>
    <w:rsid w:val="008F5225"/>
    <w:rsid w:val="009064F0"/>
    <w:rsid w:val="00930819"/>
    <w:rsid w:val="00945DCB"/>
    <w:rsid w:val="00952B18"/>
    <w:rsid w:val="00953354"/>
    <w:rsid w:val="009656B0"/>
    <w:rsid w:val="009705D7"/>
    <w:rsid w:val="00981C73"/>
    <w:rsid w:val="00987FCA"/>
    <w:rsid w:val="009A51F5"/>
    <w:rsid w:val="009A79F4"/>
    <w:rsid w:val="009F11D5"/>
    <w:rsid w:val="00A162F5"/>
    <w:rsid w:val="00A34CFC"/>
    <w:rsid w:val="00A474D3"/>
    <w:rsid w:val="00A63A4A"/>
    <w:rsid w:val="00A941F6"/>
    <w:rsid w:val="00A96C47"/>
    <w:rsid w:val="00AA7E8E"/>
    <w:rsid w:val="00AF3E3E"/>
    <w:rsid w:val="00AF6BDC"/>
    <w:rsid w:val="00AF71C6"/>
    <w:rsid w:val="00B04F9A"/>
    <w:rsid w:val="00B12727"/>
    <w:rsid w:val="00B12AD4"/>
    <w:rsid w:val="00B15BD8"/>
    <w:rsid w:val="00B229B5"/>
    <w:rsid w:val="00B24B52"/>
    <w:rsid w:val="00B4214D"/>
    <w:rsid w:val="00B43915"/>
    <w:rsid w:val="00B5250A"/>
    <w:rsid w:val="00B66261"/>
    <w:rsid w:val="00B82826"/>
    <w:rsid w:val="00B83D4E"/>
    <w:rsid w:val="00B957C3"/>
    <w:rsid w:val="00BA5451"/>
    <w:rsid w:val="00BC0BF7"/>
    <w:rsid w:val="00BC705B"/>
    <w:rsid w:val="00BE2DF6"/>
    <w:rsid w:val="00BE69B6"/>
    <w:rsid w:val="00C03DB8"/>
    <w:rsid w:val="00C072B6"/>
    <w:rsid w:val="00C204C5"/>
    <w:rsid w:val="00C2521B"/>
    <w:rsid w:val="00C27FD4"/>
    <w:rsid w:val="00C31709"/>
    <w:rsid w:val="00C40362"/>
    <w:rsid w:val="00C70958"/>
    <w:rsid w:val="00C91A96"/>
    <w:rsid w:val="00CA7C95"/>
    <w:rsid w:val="00CB1026"/>
    <w:rsid w:val="00CB281C"/>
    <w:rsid w:val="00CD1833"/>
    <w:rsid w:val="00D0734F"/>
    <w:rsid w:val="00D25C1C"/>
    <w:rsid w:val="00D33B88"/>
    <w:rsid w:val="00D356F6"/>
    <w:rsid w:val="00D52F57"/>
    <w:rsid w:val="00D60F40"/>
    <w:rsid w:val="00D61183"/>
    <w:rsid w:val="00D76399"/>
    <w:rsid w:val="00D84720"/>
    <w:rsid w:val="00D867F8"/>
    <w:rsid w:val="00D90288"/>
    <w:rsid w:val="00DA6C9E"/>
    <w:rsid w:val="00DB438A"/>
    <w:rsid w:val="00DC445D"/>
    <w:rsid w:val="00DD6164"/>
    <w:rsid w:val="00DD6C54"/>
    <w:rsid w:val="00DE6364"/>
    <w:rsid w:val="00E00186"/>
    <w:rsid w:val="00E03B6E"/>
    <w:rsid w:val="00E17F76"/>
    <w:rsid w:val="00E27DD6"/>
    <w:rsid w:val="00E302A6"/>
    <w:rsid w:val="00E4036A"/>
    <w:rsid w:val="00E46005"/>
    <w:rsid w:val="00E64540"/>
    <w:rsid w:val="00E728EB"/>
    <w:rsid w:val="00E9755D"/>
    <w:rsid w:val="00E97A3C"/>
    <w:rsid w:val="00EB00EE"/>
    <w:rsid w:val="00EB21DF"/>
    <w:rsid w:val="00EB5484"/>
    <w:rsid w:val="00EC3D35"/>
    <w:rsid w:val="00EC7524"/>
    <w:rsid w:val="00ED0DA9"/>
    <w:rsid w:val="00ED1942"/>
    <w:rsid w:val="00ED723F"/>
    <w:rsid w:val="00EE0842"/>
    <w:rsid w:val="00F155D4"/>
    <w:rsid w:val="00F17F87"/>
    <w:rsid w:val="00F36F52"/>
    <w:rsid w:val="00F42F3E"/>
    <w:rsid w:val="00F61E26"/>
    <w:rsid w:val="00F711CC"/>
    <w:rsid w:val="00FB1B65"/>
    <w:rsid w:val="00FB4951"/>
    <w:rsid w:val="00FD0C4E"/>
    <w:rsid w:val="00FE2304"/>
    <w:rsid w:val="00FE3CF0"/>
    <w:rsid w:val="00FF5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7EBB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707EBB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36"/>
      <w:szCs w:val="36"/>
    </w:rPr>
  </w:style>
  <w:style w:type="paragraph" w:styleId="Heading2">
    <w:name w:val="heading 2"/>
    <w:aliases w:val="H2,&quot;Изумруд&quot;"/>
    <w:basedOn w:val="Normal"/>
    <w:next w:val="Normal"/>
    <w:link w:val="Heading2Char"/>
    <w:uiPriority w:val="99"/>
    <w:qFormat/>
    <w:rsid w:val="00707EB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7EB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07EBB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3"/>
    </w:pPr>
    <w:rPr>
      <w:rFonts w:ascii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07EBB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07EBB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707EB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locked/>
    <w:rsid w:val="00707EB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07EB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07EB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07EBB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07EBB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7EBB"/>
    <w:rPr>
      <w:rFonts w:ascii="Tahoma" w:hAnsi="Tahoma" w:cs="Tahoma"/>
      <w:sz w:val="16"/>
      <w:szCs w:val="16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707EBB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FD5EAE"/>
    <w:rPr>
      <w:rFonts w:ascii="Times New Roman" w:eastAsia="Times New Roman" w:hAnsi="Times New Roman"/>
      <w:sz w:val="0"/>
      <w:szCs w:val="0"/>
    </w:rPr>
  </w:style>
  <w:style w:type="character" w:customStyle="1" w:styleId="1">
    <w:name w:val="Текст выноски Знак1"/>
    <w:basedOn w:val="DefaultParagraphFont"/>
    <w:uiPriority w:val="99"/>
    <w:semiHidden/>
    <w:rsid w:val="00707EBB"/>
    <w:rPr>
      <w:rFonts w:ascii="Tahoma" w:hAnsi="Tahoma" w:cs="Tahoma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semiHidden/>
    <w:locked/>
    <w:rsid w:val="00707EBB"/>
    <w:rPr>
      <w:sz w:val="24"/>
      <w:szCs w:val="24"/>
    </w:rPr>
  </w:style>
  <w:style w:type="paragraph" w:styleId="Header">
    <w:name w:val="header"/>
    <w:aliases w:val="ВерхКолонтитул"/>
    <w:basedOn w:val="Normal"/>
    <w:link w:val="HeaderChar"/>
    <w:uiPriority w:val="99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eastAsia="en-US"/>
    </w:rPr>
  </w:style>
  <w:style w:type="character" w:customStyle="1" w:styleId="HeaderChar1">
    <w:name w:val="Header Char1"/>
    <w:aliases w:val="ВерхКолонтитул Char1"/>
    <w:basedOn w:val="DefaultParagraphFont"/>
    <w:link w:val="Header"/>
    <w:uiPriority w:val="99"/>
    <w:semiHidden/>
    <w:rsid w:val="00FD5EAE"/>
    <w:rPr>
      <w:rFonts w:eastAsia="Times New Roman" w:cs="Calibri"/>
    </w:rPr>
  </w:style>
  <w:style w:type="character" w:customStyle="1" w:styleId="10">
    <w:name w:val="Верхний колонтитул Знак1"/>
    <w:basedOn w:val="DefaultParagraphFont"/>
    <w:uiPriority w:val="99"/>
    <w:semiHidden/>
    <w:rsid w:val="00707EBB"/>
    <w:rPr>
      <w:rFonts w:ascii="Calibri" w:hAnsi="Calibri" w:cs="Calibri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rsid w:val="00707E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07EBB"/>
    <w:rPr>
      <w:rFonts w:ascii="Courier New" w:hAnsi="Courier New" w:cs="Courier New"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rsid w:val="00707E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07EBB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707EBB"/>
    <w:pPr>
      <w:widowControl w:val="0"/>
      <w:adjustRightInd w:val="0"/>
      <w:spacing w:after="0" w:line="360" w:lineRule="atLeast"/>
      <w:jc w:val="both"/>
    </w:pPr>
    <w:rPr>
      <w:rFonts w:eastAsia="Calibri"/>
      <w:lang w:eastAsia="en-US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FD5EAE"/>
    <w:rPr>
      <w:rFonts w:eastAsia="Times New Roman" w:cs="Calibri"/>
      <w:sz w:val="20"/>
      <w:szCs w:val="20"/>
    </w:rPr>
  </w:style>
  <w:style w:type="character" w:customStyle="1" w:styleId="11">
    <w:name w:val="Текст сноски Знак1"/>
    <w:basedOn w:val="DefaultParagraphFont"/>
    <w:uiPriority w:val="99"/>
    <w:semiHidden/>
    <w:rsid w:val="00707EBB"/>
    <w:rPr>
      <w:rFonts w:ascii="Calibri" w:hAnsi="Calibri" w:cs="Calibri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7EBB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eastAsia="en-US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FD5EAE"/>
    <w:rPr>
      <w:rFonts w:eastAsia="Times New Roman" w:cs="Calibri"/>
    </w:rPr>
  </w:style>
  <w:style w:type="character" w:customStyle="1" w:styleId="12">
    <w:name w:val="Нижний колонтитул Знак1"/>
    <w:basedOn w:val="DefaultParagraphFont"/>
    <w:uiPriority w:val="99"/>
    <w:semiHidden/>
    <w:rsid w:val="00707EBB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707EBB"/>
    <w:pPr>
      <w:spacing w:after="0" w:line="240" w:lineRule="auto"/>
      <w:jc w:val="center"/>
    </w:pPr>
    <w:rPr>
      <w:rFonts w:ascii="Times New Roman" w:hAnsi="Times New Roman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07EB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aliases w:val="Знак,Знак1 Знак,Основной текст1"/>
    <w:basedOn w:val="Normal"/>
    <w:link w:val="BodyTextChar"/>
    <w:uiPriority w:val="99"/>
    <w:semiHidden/>
    <w:rsid w:val="00707EBB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BodyTextChar">
    <w:name w:val="Body Text Char"/>
    <w:aliases w:val="Знак Char,Знак1 Знак Char,Основной текст1 Char"/>
    <w:basedOn w:val="DefaultParagraphFont"/>
    <w:link w:val="BodyText"/>
    <w:uiPriority w:val="99"/>
    <w:semiHidden/>
    <w:locked/>
    <w:rsid w:val="00707EB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707EB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07EBB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707EBB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07EBB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707EBB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07EBB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semiHidden/>
    <w:rsid w:val="00707EB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semiHidden/>
    <w:rsid w:val="00707EB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semiHidden/>
    <w:rsid w:val="00707EB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semiHidden/>
    <w:rsid w:val="00707EBB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semiHidden/>
    <w:rsid w:val="00707EB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07EBB"/>
    <w:rPr>
      <w:vertAlign w:val="superscript"/>
    </w:rPr>
  </w:style>
  <w:style w:type="character" w:customStyle="1" w:styleId="120">
    <w:name w:val="Стиль 12 пт"/>
    <w:basedOn w:val="DefaultParagraphFont"/>
    <w:uiPriority w:val="99"/>
    <w:rsid w:val="00707EBB"/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707EBB"/>
    <w:rPr>
      <w:b/>
      <w:bCs/>
    </w:rPr>
  </w:style>
  <w:style w:type="paragraph" w:customStyle="1" w:styleId="ConsTitle">
    <w:name w:val="ConsTitle"/>
    <w:uiPriority w:val="99"/>
    <w:rsid w:val="00707EBB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styleId="ListParagraph">
    <w:name w:val="List Paragraph"/>
    <w:basedOn w:val="Normal"/>
    <w:uiPriority w:val="99"/>
    <w:qFormat/>
    <w:rsid w:val="00707EBB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">
    <w:name w:val="для проектов"/>
    <w:basedOn w:val="Normal"/>
    <w:uiPriority w:val="99"/>
    <w:semiHidden/>
    <w:rsid w:val="00707EBB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0">
    <w:name w:val="ОТСТУП"/>
    <w:basedOn w:val="Normal"/>
    <w:uiPriority w:val="99"/>
    <w:rsid w:val="00707EBB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Название1"/>
    <w:uiPriority w:val="99"/>
    <w:rsid w:val="00707EBB"/>
    <w:pPr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14">
    <w:name w:val="Обычный1"/>
    <w:uiPriority w:val="99"/>
    <w:rsid w:val="00707EBB"/>
    <w:pPr>
      <w:widowControl w:val="0"/>
      <w:snapToGrid w:val="0"/>
    </w:pPr>
    <w:rPr>
      <w:rFonts w:ascii="Times New Roman" w:eastAsia="Times New Roman" w:hAnsi="Times New Roman"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rsid w:val="00707EBB"/>
    <w:pPr>
      <w:spacing w:after="0" w:line="240" w:lineRule="auto"/>
      <w:ind w:left="234" w:hanging="5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1">
    <w:name w:val="Заголовок 21"/>
    <w:basedOn w:val="14"/>
    <w:next w:val="14"/>
    <w:uiPriority w:val="99"/>
    <w:rsid w:val="00707EBB"/>
    <w:pPr>
      <w:keepNext/>
      <w:widowControl/>
      <w:snapToGrid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31"/>
    <w:basedOn w:val="14"/>
    <w:uiPriority w:val="99"/>
    <w:rsid w:val="00707EBB"/>
    <w:pPr>
      <w:widowControl/>
      <w:snapToGrid/>
    </w:pPr>
    <w:rPr>
      <w:rFonts w:ascii="Arial" w:hAnsi="Arial" w:cs="Arial"/>
      <w:color w:val="FF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707EBB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707EBB"/>
    <w:pPr>
      <w:spacing w:after="120" w:line="480" w:lineRule="auto"/>
      <w:ind w:left="283"/>
    </w:pPr>
    <w:rPr>
      <w:rFonts w:ascii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07EBB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07EBB"/>
  </w:style>
  <w:style w:type="paragraph" w:customStyle="1" w:styleId="ConsNormal">
    <w:name w:val="ConsNormal"/>
    <w:uiPriority w:val="99"/>
    <w:rsid w:val="00707EBB"/>
    <w:pPr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707EB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2"/>
    <w:basedOn w:val="Normal"/>
    <w:uiPriority w:val="99"/>
    <w:rsid w:val="00707EB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707EB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1">
    <w:name w:val="Знак Знак Знак Знак Знак Знак Знак"/>
    <w:basedOn w:val="Normal"/>
    <w:uiPriority w:val="99"/>
    <w:rsid w:val="00F155D4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43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D5EAE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40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403</TotalTime>
  <Pages>7</Pages>
  <Words>1597</Words>
  <Characters>9104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Студеное2</cp:lastModifiedBy>
  <cp:revision>42</cp:revision>
  <cp:lastPrinted>2016-12-30T04:43:00Z</cp:lastPrinted>
  <dcterms:created xsi:type="dcterms:W3CDTF">2016-03-31T03:22:00Z</dcterms:created>
  <dcterms:modified xsi:type="dcterms:W3CDTF">2017-12-27T01:25:00Z</dcterms:modified>
</cp:coreProperties>
</file>